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Monmouthshire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Monmouthshire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Monmouthshire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Monmouthshire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Monmouthshire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Monmouthshire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53.3% </w:t>
      </w:r>
      <w:r w:rsidRPr="004747BF">
        <w:rPr>
          <w:rFonts w:ascii="Libre Franklin Light" w:eastAsia="Times New Roman" w:hAnsi="Libre Franklin Light" w:cs="Calibri Light"/>
        </w:rPr>
        <w:t xml:space="preserve">of those respondents classified as PGSI 8+ in Monmouthshire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Monmouthshire is estimated to be </w:t>
      </w:r>
      <w:r w:rsidRPr="00773DF7">
        <w:rPr>
          <w:rFonts w:ascii="Libre Franklin Light" w:eastAsia="Times New Roman" w:hAnsi="Libre Franklin Light" w:cs="Calibri Light"/>
          <w:b/>
          <w:bCs/>
          <w:color w:val="C45911" w:themeColor="accent2" w:themeShade="BF"/>
        </w:rPr>
        <w:t xml:space="preserve">£1,131,324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Monmouthshire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Monmouthshire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Monmouthshire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Monmouthshire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onmouth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Monmouthshire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onmouth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Monmouthshire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Monmouthshire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onmouth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Monmouthshire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Monmouthshire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Monmouthshire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Monmouthshire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Monmouthshire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Monmouthshire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£1,131,324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Monmouthshire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£18,427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£381,089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£27,300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£7,678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£14,077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£682,753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£1,131,324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Monmouthshire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Monmouthshire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Monmouthshire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Monmouthshire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Monmouthshire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Monmouthshire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Monmouthshire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Monmouthshire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Monmouthshire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Monmouthshire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Monmouthshire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Monmouthshire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2333595-397E-4E11-B06D-83CBD081BE6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